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A9B5C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Matilda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d,1412)</w:t>
      </w:r>
    </w:p>
    <w:p w14:paraId="0116F7F6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9333C2E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98AA2B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C529C9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Sep.1412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AE0C8BA" w14:textId="77777777" w:rsidR="00C53B9F" w:rsidRDefault="00C53B9F" w:rsidP="00C53B9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4C817710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DC18572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2917B8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7FB540" w14:textId="77777777" w:rsidR="00C53B9F" w:rsidRDefault="00C53B9F" w:rsidP="00C53B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2023</w:t>
      </w:r>
    </w:p>
    <w:p w14:paraId="153145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AB4C7" w14:textId="77777777" w:rsidR="00C53B9F" w:rsidRDefault="00C53B9F" w:rsidP="009139A6">
      <w:r>
        <w:separator/>
      </w:r>
    </w:p>
  </w:endnote>
  <w:endnote w:type="continuationSeparator" w:id="0">
    <w:p w14:paraId="1553F846" w14:textId="77777777" w:rsidR="00C53B9F" w:rsidRDefault="00C53B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4B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DD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B7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C18E" w14:textId="77777777" w:rsidR="00C53B9F" w:rsidRDefault="00C53B9F" w:rsidP="009139A6">
      <w:r>
        <w:separator/>
      </w:r>
    </w:p>
  </w:footnote>
  <w:footnote w:type="continuationSeparator" w:id="0">
    <w:p w14:paraId="289DB052" w14:textId="77777777" w:rsidR="00C53B9F" w:rsidRDefault="00C53B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E1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3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B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B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3B9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DDE0F"/>
  <w15:chartTrackingRefBased/>
  <w15:docId w15:val="{A30040E5-2049-4841-9A69-88E1377A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B9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2023-05-10T19:02:00Z</dcterms:created>
  <dcterms:modified xsi:type="dcterms:W3CDTF">2023-05-10T19:02:00Z</dcterms:modified>
</cp:coreProperties>
</file>